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36" w:rsidRDefault="00741B36" w:rsidP="00E80284">
      <w:pPr>
        <w:spacing w:before="240" w:after="60" w:line="240" w:lineRule="atLeast"/>
        <w:jc w:val="center"/>
        <w:outlineLvl w:val="6"/>
        <w:rPr>
          <w:rFonts w:ascii="Times New Roman" w:hAnsi="Times New Roman"/>
          <w:b/>
          <w:sz w:val="28"/>
          <w:szCs w:val="28"/>
        </w:rPr>
      </w:pPr>
    </w:p>
    <w:p w:rsidR="00741B36" w:rsidRDefault="00741B36" w:rsidP="00E80284">
      <w:pPr>
        <w:spacing w:before="240" w:after="60" w:line="240" w:lineRule="atLeast"/>
        <w:jc w:val="center"/>
        <w:outlineLvl w:val="6"/>
        <w:rPr>
          <w:rFonts w:ascii="Times New Roman" w:hAnsi="Times New Roman"/>
          <w:b/>
          <w:sz w:val="28"/>
          <w:szCs w:val="28"/>
        </w:rPr>
      </w:pPr>
    </w:p>
    <w:p w:rsidR="00741B36" w:rsidRPr="00E80284" w:rsidRDefault="00741B36" w:rsidP="00E80284">
      <w:pPr>
        <w:spacing w:before="240" w:after="60" w:line="240" w:lineRule="atLeast"/>
        <w:jc w:val="center"/>
        <w:outlineLvl w:val="6"/>
        <w:rPr>
          <w:rFonts w:ascii="Times New Roman" w:hAnsi="Times New Roman"/>
          <w:b/>
          <w:sz w:val="28"/>
          <w:szCs w:val="28"/>
        </w:rPr>
      </w:pPr>
      <w:r w:rsidRPr="00E80284">
        <w:rPr>
          <w:rFonts w:ascii="Times New Roman" w:hAnsi="Times New Roman"/>
          <w:b/>
          <w:sz w:val="28"/>
          <w:szCs w:val="28"/>
        </w:rPr>
        <w:t>АДМИНИСТРАЦИЯ АФОНЬКИНСКОГО СЕЛЬСКОГО ПОСЕЛЕНИЯ</w:t>
      </w:r>
    </w:p>
    <w:p w:rsidR="00741B36" w:rsidRDefault="00741B36" w:rsidP="00E80284">
      <w:pPr>
        <w:pBdr>
          <w:bottom w:val="thickThinSmallGap" w:sz="24" w:space="1" w:color="auto"/>
        </w:pBdr>
        <w:spacing w:line="240" w:lineRule="atLeast"/>
        <w:rPr>
          <w:b/>
          <w:sz w:val="6"/>
        </w:rPr>
      </w:pPr>
    </w:p>
    <w:p w:rsidR="00741B36" w:rsidRDefault="00741B36" w:rsidP="00E80284">
      <w:pPr>
        <w:rPr>
          <w:b/>
        </w:rPr>
      </w:pPr>
    </w:p>
    <w:p w:rsidR="00741B36" w:rsidRDefault="00741B36" w:rsidP="00E80284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ПОСТАНОВЛЕНИЕ</w:t>
      </w:r>
    </w:p>
    <w:p w:rsidR="00741B36" w:rsidRPr="00E80284" w:rsidRDefault="00741B36" w:rsidP="00E80284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41B36" w:rsidRPr="00BF3F30" w:rsidRDefault="00741B36" w:rsidP="00F9619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30  июня  2017 года                                                                                     № 5</w:t>
      </w:r>
    </w:p>
    <w:p w:rsidR="00741B36" w:rsidRDefault="00741B36" w:rsidP="00BF3F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BF3F30">
        <w:rPr>
          <w:rFonts w:ascii="Times New Roman" w:hAnsi="Times New Roman"/>
          <w:i/>
          <w:sz w:val="28"/>
          <w:szCs w:val="28"/>
          <w:lang w:eastAsia="ru-RU"/>
        </w:rPr>
        <w:t xml:space="preserve">Об утверждении Порядка принятия </w:t>
      </w: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BF3F30">
        <w:rPr>
          <w:rFonts w:ascii="Times New Roman" w:hAnsi="Times New Roman"/>
          <w:i/>
          <w:sz w:val="28"/>
          <w:szCs w:val="28"/>
          <w:lang w:eastAsia="ru-RU"/>
        </w:rPr>
        <w:t xml:space="preserve">муниципальными служащими администрации </w:t>
      </w: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Афонькинского сельского поселения</w:t>
      </w:r>
      <w:r w:rsidRPr="00BF3F3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BF3F3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наград, </w:t>
      </w: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F3F3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почетных и специальных званий (за исключением </w:t>
      </w: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F3F3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научных) иностранных государств, международных </w:t>
      </w: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F3F30">
        <w:rPr>
          <w:rFonts w:ascii="Times New Roman" w:hAnsi="Times New Roman"/>
          <w:i/>
          <w:iCs/>
          <w:sz w:val="28"/>
          <w:szCs w:val="28"/>
          <w:lang w:eastAsia="ru-RU"/>
        </w:rPr>
        <w:t>организаций, а также политических партий, других</w:t>
      </w:r>
    </w:p>
    <w:p w:rsidR="00741B36" w:rsidRPr="00BF3F30" w:rsidRDefault="00741B36" w:rsidP="00BF3F30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F3F30">
        <w:rPr>
          <w:rFonts w:ascii="Times New Roman" w:hAnsi="Times New Roman"/>
          <w:i/>
          <w:iCs/>
          <w:sz w:val="28"/>
          <w:szCs w:val="28"/>
          <w:lang w:eastAsia="ru-RU"/>
        </w:rPr>
        <w:t>общественных объединений и религиозных объединений</w:t>
      </w:r>
    </w:p>
    <w:p w:rsidR="00741B36" w:rsidRPr="00F9619C" w:rsidRDefault="00741B36" w:rsidP="00F9619C">
      <w:pPr>
        <w:spacing w:after="0" w:line="360" w:lineRule="auto"/>
        <w:rPr>
          <w:rFonts w:ascii="Arial" w:hAnsi="Arial"/>
          <w:b/>
          <w:i/>
          <w:sz w:val="24"/>
          <w:szCs w:val="20"/>
          <w:lang w:eastAsia="ru-RU"/>
        </w:rPr>
      </w:pPr>
    </w:p>
    <w:p w:rsidR="00741B36" w:rsidRDefault="00741B36">
      <w:pPr>
        <w:pStyle w:val="ConsPlusNormal"/>
        <w:jc w:val="both"/>
      </w:pP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A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2E23B2">
          <w:rPr>
            <w:rFonts w:ascii="Times New Roman" w:hAnsi="Times New Roman" w:cs="Times New Roman"/>
            <w:sz w:val="28"/>
            <w:szCs w:val="28"/>
          </w:rPr>
          <w:t>пунктом 10 части 1 статьи 14</w:t>
        </w:r>
      </w:hyperlink>
      <w:r w:rsidRPr="00DA6A0B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</w:t>
      </w:r>
      <w:hyperlink r:id="rId5" w:history="1">
        <w:r w:rsidRPr="002E23B2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DA6A0B">
        <w:rPr>
          <w:rFonts w:ascii="Times New Roman" w:hAnsi="Times New Roman" w:cs="Times New Roman"/>
          <w:sz w:val="28"/>
          <w:szCs w:val="28"/>
        </w:rPr>
        <w:t xml:space="preserve"> Губернатора Тюменской области от 01.04.2016 N 21-р "Об утверждении Порядка принятия государственными гражданскими служащими исполнительных органов государственной власти Тюменской области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объединений" постановляю:</w:t>
      </w: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A0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2E23B2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A6A0B">
        <w:rPr>
          <w:rFonts w:ascii="Times New Roman" w:hAnsi="Times New Roman" w:cs="Times New Roman"/>
          <w:sz w:val="28"/>
          <w:szCs w:val="28"/>
        </w:rPr>
        <w:t xml:space="preserve"> принятия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согласно приложению к настоящему постановлению.</w:t>
      </w:r>
    </w:p>
    <w:p w:rsidR="00741B36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A0B">
        <w:rPr>
          <w:rFonts w:ascii="Times New Roman" w:hAnsi="Times New Roman" w:cs="Times New Roman"/>
          <w:sz w:val="28"/>
          <w:szCs w:val="28"/>
        </w:rPr>
        <w:t xml:space="preserve">2. Установить, что в связи с прохождением муниципальной службы муниципальному служащему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запрещается принимать без письменного разрешения главы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объединениями.</w:t>
      </w:r>
    </w:p>
    <w:p w:rsidR="00741B36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Установить, что приё</w:t>
      </w:r>
      <w:r w:rsidRPr="00DA6A0B">
        <w:rPr>
          <w:rFonts w:ascii="Times New Roman" w:hAnsi="Times New Roman" w:cs="Times New Roman"/>
          <w:sz w:val="28"/>
          <w:szCs w:val="28"/>
        </w:rPr>
        <w:t xml:space="preserve">м передаваемых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 оригиналов документов к званиям, награды и оригиналы документов к ним на ответственное хранение, а также возврат наград, оригиналов документов к званиям, наградам в соответствующий орган иностранного государства, международную организацию, политическую партию, иное общественное объединение и религиозное объединение осуществляется </w:t>
      </w:r>
      <w:r>
        <w:rPr>
          <w:rFonts w:ascii="Times New Roman" w:hAnsi="Times New Roman" w:cs="Times New Roman"/>
          <w:sz w:val="28"/>
          <w:szCs w:val="28"/>
        </w:rPr>
        <w:t>сектором правовой и организационной работы</w:t>
      </w:r>
      <w:r w:rsidRPr="00DA6A0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>.</w:t>
      </w: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A0B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Сектор правовой и организационной работы</w:t>
      </w:r>
      <w:r w:rsidRPr="00DA6A0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осуществляет прием и учет поступающих ходатайств о разрешении принять награду, почетное или специальное звание (за исключением научного) иностранного государства, международной организации, политической партии, другого общественного объединения и религиозного объединения (далее - звание, награда), уведомлений об отказе в получении звания, награды.</w:t>
      </w: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A0B">
        <w:rPr>
          <w:rFonts w:ascii="Times New Roman" w:hAnsi="Times New Roman" w:cs="Times New Roman"/>
          <w:sz w:val="28"/>
          <w:szCs w:val="28"/>
        </w:rPr>
        <w:t xml:space="preserve">5. Главному специалисту </w:t>
      </w:r>
      <w:r>
        <w:rPr>
          <w:rFonts w:ascii="Times New Roman" w:hAnsi="Times New Roman" w:cs="Times New Roman"/>
          <w:sz w:val="28"/>
          <w:szCs w:val="28"/>
        </w:rPr>
        <w:t>сектора правовой и организационной работы</w:t>
      </w:r>
      <w:r w:rsidRPr="00DA6A0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обеспечить ознакомление муниципальных служащих с настоящим постановлением.</w:t>
      </w: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6A0B">
        <w:rPr>
          <w:rFonts w:ascii="Times New Roman" w:hAnsi="Times New Roman" w:cs="Times New Roman"/>
          <w:sz w:val="28"/>
          <w:szCs w:val="28"/>
        </w:rPr>
        <w:t xml:space="preserve">. </w:t>
      </w:r>
      <w:r w:rsidRPr="00646AA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646AA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 к </w:t>
      </w:r>
      <w:r w:rsidRPr="00646AA9">
        <w:rPr>
          <w:rFonts w:ascii="Times New Roman" w:hAnsi="Times New Roman" w:cs="Times New Roman"/>
          <w:sz w:val="28"/>
          <w:szCs w:val="28"/>
        </w:rPr>
        <w:t xml:space="preserve">газете «Наша жизнь» </w:t>
      </w:r>
      <w:r>
        <w:rPr>
          <w:rFonts w:ascii="Times New Roman" w:hAnsi="Times New Roman" w:cs="Times New Roman"/>
          <w:sz w:val="28"/>
          <w:szCs w:val="28"/>
        </w:rPr>
        <w:t xml:space="preserve">«Афонькинский  вестник» </w:t>
      </w:r>
      <w:r w:rsidRPr="00646AA9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Казанского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A6A0B">
        <w:rPr>
          <w:rFonts w:ascii="Times New Roman" w:hAnsi="Times New Roman" w:cs="Times New Roman"/>
          <w:sz w:val="28"/>
          <w:szCs w:val="28"/>
        </w:rPr>
        <w:t>.</w:t>
      </w:r>
    </w:p>
    <w:p w:rsidR="00741B36" w:rsidRPr="00DA6A0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A6A0B">
        <w:rPr>
          <w:rFonts w:ascii="Times New Roman" w:hAnsi="Times New Roman" w:cs="Times New Roman"/>
          <w:sz w:val="28"/>
          <w:szCs w:val="28"/>
        </w:rPr>
        <w:t xml:space="preserve">. Контроль за исполнением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>на заместителя главы Афонькинского  сельского  поселения.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A0B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41B36" w:rsidRPr="00DA6A0B" w:rsidRDefault="00741B36" w:rsidP="00882D2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 поселения                                                                         Н.В.Жолудев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Pr="00882D2C" w:rsidRDefault="00741B36" w:rsidP="002E23B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82D2C">
        <w:rPr>
          <w:rFonts w:ascii="Times New Roman" w:hAnsi="Times New Roman" w:cs="Times New Roman"/>
          <w:sz w:val="24"/>
          <w:szCs w:val="24"/>
        </w:rPr>
        <w:t>Приложение</w:t>
      </w:r>
    </w:p>
    <w:p w:rsidR="00741B36" w:rsidRPr="00882D2C" w:rsidRDefault="00741B36" w:rsidP="002E23B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2D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к постановлению администрации</w:t>
      </w:r>
    </w:p>
    <w:p w:rsidR="00741B36" w:rsidRPr="00882D2C" w:rsidRDefault="00741B36" w:rsidP="00882D2C">
      <w:pPr>
        <w:pStyle w:val="ConsPlusNormal"/>
        <w:ind w:left="4956"/>
        <w:rPr>
          <w:rFonts w:ascii="Times New Roman" w:hAnsi="Times New Roman" w:cs="Times New Roman"/>
          <w:sz w:val="24"/>
          <w:szCs w:val="24"/>
        </w:rPr>
      </w:pPr>
      <w:r w:rsidRPr="00882D2C">
        <w:rPr>
          <w:rFonts w:ascii="Times New Roman" w:hAnsi="Times New Roman" w:cs="Times New Roman"/>
          <w:sz w:val="24"/>
          <w:szCs w:val="24"/>
        </w:rPr>
        <w:t xml:space="preserve">Афонькинского  сельского  поселения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30.06.2017</w:t>
      </w:r>
      <w:r w:rsidRPr="00882D2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Pr="00BF5074" w:rsidRDefault="00741B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4"/>
      <w:bookmarkEnd w:id="1"/>
      <w:r w:rsidRPr="00BF507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741B36" w:rsidRPr="00882D2C" w:rsidRDefault="00741B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074">
        <w:rPr>
          <w:rFonts w:ascii="Times New Roman" w:hAnsi="Times New Roman" w:cs="Times New Roman"/>
          <w:b w:val="0"/>
          <w:sz w:val="28"/>
          <w:szCs w:val="28"/>
        </w:rPr>
        <w:t xml:space="preserve">принятия </w:t>
      </w:r>
      <w:r w:rsidRPr="00882D2C">
        <w:rPr>
          <w:rFonts w:ascii="Times New Roman" w:hAnsi="Times New Roman" w:cs="Times New Roman"/>
          <w:b w:val="0"/>
          <w:sz w:val="28"/>
          <w:szCs w:val="28"/>
        </w:rPr>
        <w:t xml:space="preserve">муниципальными служащими администрации </w:t>
      </w:r>
    </w:p>
    <w:p w:rsidR="00741B36" w:rsidRDefault="00741B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D2C">
        <w:rPr>
          <w:rFonts w:ascii="Times New Roman" w:hAnsi="Times New Roman" w:cs="Times New Roman"/>
          <w:b w:val="0"/>
          <w:sz w:val="28"/>
          <w:szCs w:val="28"/>
        </w:rPr>
        <w:t>Афонькинского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82D2C">
        <w:rPr>
          <w:rFonts w:ascii="Times New Roman" w:hAnsi="Times New Roman" w:cs="Times New Roman"/>
          <w:b w:val="0"/>
          <w:sz w:val="28"/>
          <w:szCs w:val="28"/>
        </w:rPr>
        <w:t>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BF5074">
        <w:rPr>
          <w:rFonts w:ascii="Times New Roman" w:hAnsi="Times New Roman" w:cs="Times New Roman"/>
          <w:b w:val="0"/>
          <w:sz w:val="28"/>
          <w:szCs w:val="28"/>
        </w:rPr>
        <w:t xml:space="preserve">наград, </w:t>
      </w:r>
    </w:p>
    <w:p w:rsidR="00741B36" w:rsidRPr="00BF5074" w:rsidRDefault="00741B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074">
        <w:rPr>
          <w:rFonts w:ascii="Times New Roman" w:hAnsi="Times New Roman" w:cs="Times New Roman"/>
          <w:b w:val="0"/>
          <w:sz w:val="28"/>
          <w:szCs w:val="28"/>
        </w:rPr>
        <w:t xml:space="preserve">почётных и специальных званий </w:t>
      </w:r>
    </w:p>
    <w:p w:rsidR="00741B36" w:rsidRPr="00BF5074" w:rsidRDefault="00741B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074">
        <w:rPr>
          <w:rFonts w:ascii="Times New Roman" w:hAnsi="Times New Roman" w:cs="Times New Roman"/>
          <w:b w:val="0"/>
          <w:sz w:val="28"/>
          <w:szCs w:val="28"/>
        </w:rPr>
        <w:t>(за исключением научных) иностранных государств, международных организаций, а также политических партий, других общественных объединений</w:t>
      </w:r>
    </w:p>
    <w:p w:rsidR="00741B36" w:rsidRDefault="00741B36">
      <w:pPr>
        <w:pStyle w:val="ConsPlusNormal"/>
        <w:jc w:val="both"/>
      </w:pPr>
    </w:p>
    <w:p w:rsidR="00741B36" w:rsidRPr="00BF5074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74">
        <w:rPr>
          <w:rFonts w:ascii="Times New Roman" w:hAnsi="Times New Roman" w:cs="Times New Roman"/>
          <w:sz w:val="28"/>
          <w:szCs w:val="28"/>
        </w:rPr>
        <w:t xml:space="preserve">1. Настоящий Порядок принятия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BF5074">
        <w:rPr>
          <w:rFonts w:ascii="Times New Roman" w:hAnsi="Times New Roman" w:cs="Times New Roman"/>
          <w:sz w:val="28"/>
          <w:szCs w:val="28"/>
        </w:rPr>
        <w:t xml:space="preserve"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(далее - Порядок) разработан в соответствии с </w:t>
      </w:r>
      <w:hyperlink r:id="rId6" w:history="1">
        <w:r w:rsidRPr="00BF5074">
          <w:rPr>
            <w:rFonts w:ascii="Times New Roman" w:hAnsi="Times New Roman" w:cs="Times New Roman"/>
            <w:sz w:val="28"/>
            <w:szCs w:val="28"/>
          </w:rPr>
          <w:t>пунктом 10 части 1 статьи 14</w:t>
        </w:r>
      </w:hyperlink>
      <w:r w:rsidRPr="00BF5074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</w:t>
      </w:r>
      <w:hyperlink r:id="rId7" w:history="1">
        <w:r w:rsidRPr="00BF5074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BF5074">
        <w:rPr>
          <w:rFonts w:ascii="Times New Roman" w:hAnsi="Times New Roman" w:cs="Times New Roman"/>
          <w:sz w:val="28"/>
          <w:szCs w:val="28"/>
        </w:rPr>
        <w:t xml:space="preserve"> Губернатора Тюменской области от 01.04.2016 N 21-р "Об утверждении Порядка принятия государственными гражданскими служащими исполнительных органов государственной власти Тюменской области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объединений" и регламентирует процедуру принятия с письменного разрешения представителя нанимателя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BF5074">
        <w:rPr>
          <w:rFonts w:ascii="Times New Roman" w:hAnsi="Times New Roman" w:cs="Times New Roman"/>
          <w:sz w:val="28"/>
          <w:szCs w:val="28"/>
        </w:rPr>
        <w:t>(далее - муниципальные служащие) наград, почетных и специальных званий (за исключением научных) иностранных государств, международных организаций, политических партий, других общественных объединений и религиозных объединений (далее - звание, награда), если в их должностные обязанности входит взаимодействие с указанными организациями и объединениями.</w:t>
      </w:r>
    </w:p>
    <w:p w:rsidR="00741B36" w:rsidRPr="00BF5074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2"/>
      <w:bookmarkEnd w:id="2"/>
      <w:r w:rsidRPr="00BF5074">
        <w:rPr>
          <w:rFonts w:ascii="Times New Roman" w:hAnsi="Times New Roman" w:cs="Times New Roman"/>
          <w:sz w:val="28"/>
          <w:szCs w:val="28"/>
        </w:rPr>
        <w:t xml:space="preserve">2. Муниципальный служащий, получивший звание, награду либо уведомленный иностранным государством, международной организацией, политической партией, другим общественным объединением, религиозным объединением о предстоящем их получении, в течение трех рабочих дней со дня получения звания, награды либо уведомления о предстоящем их получении представляет </w:t>
      </w:r>
      <w:hyperlink w:anchor="P77" w:history="1">
        <w:r w:rsidRPr="00BF5074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BF5074">
        <w:rPr>
          <w:rFonts w:ascii="Times New Roman" w:hAnsi="Times New Roman" w:cs="Times New Roman"/>
          <w:sz w:val="28"/>
          <w:szCs w:val="28"/>
        </w:rPr>
        <w:t xml:space="preserve"> о разрешении принять звание, награду (далее - ходатайство), составленное по форме согласно приложению N 1 к настоящему Порядку.</w:t>
      </w:r>
    </w:p>
    <w:p w:rsidR="00741B36" w:rsidRPr="00BF5074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74">
        <w:rPr>
          <w:rFonts w:ascii="Times New Roman" w:hAnsi="Times New Roman" w:cs="Times New Roman"/>
          <w:sz w:val="28"/>
          <w:szCs w:val="28"/>
        </w:rPr>
        <w:t xml:space="preserve">3. Ходатайство направляется на имя </w:t>
      </w:r>
      <w:r>
        <w:rPr>
          <w:rFonts w:ascii="Times New Roman" w:hAnsi="Times New Roman" w:cs="Times New Roman"/>
          <w:sz w:val="28"/>
          <w:szCs w:val="28"/>
        </w:rPr>
        <w:t>главы администрации Афонькинского  сельского  поселения (далее по тексту глава района)</w:t>
      </w:r>
      <w:r w:rsidRPr="00BF5074">
        <w:rPr>
          <w:rFonts w:ascii="Times New Roman" w:hAnsi="Times New Roman" w:cs="Times New Roman"/>
          <w:sz w:val="28"/>
          <w:szCs w:val="28"/>
        </w:rPr>
        <w:t>.</w:t>
      </w:r>
    </w:p>
    <w:p w:rsidR="00741B36" w:rsidRPr="00BF5074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74">
        <w:rPr>
          <w:rFonts w:ascii="Times New Roman" w:hAnsi="Times New Roman" w:cs="Times New Roman"/>
          <w:sz w:val="28"/>
          <w:szCs w:val="28"/>
        </w:rPr>
        <w:t>Муниципальный служащий при направлении ходатайства представляет письменные пояснения о том, при исполнении каких должностных обязанностей он взаимодействует с иностранным государством, международной организацией, политической партией, иным общественным объединением, религиозным объединением, вручившим или планирующим вручение звания, награды.</w:t>
      </w:r>
    </w:p>
    <w:p w:rsidR="00741B36" w:rsidRPr="00BF5074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74">
        <w:rPr>
          <w:rFonts w:ascii="Times New Roman" w:hAnsi="Times New Roman" w:cs="Times New Roman"/>
          <w:sz w:val="28"/>
          <w:szCs w:val="28"/>
        </w:rPr>
        <w:t xml:space="preserve">Ходатайство, письменные пояснения муниципального служащего, поступившие в администрацию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BF5074">
        <w:rPr>
          <w:rFonts w:ascii="Times New Roman" w:hAnsi="Times New Roman" w:cs="Times New Roman"/>
          <w:sz w:val="28"/>
          <w:szCs w:val="28"/>
        </w:rPr>
        <w:t xml:space="preserve">, в день поступления направляются в </w:t>
      </w:r>
      <w:r>
        <w:rPr>
          <w:rFonts w:ascii="Times New Roman" w:hAnsi="Times New Roman" w:cs="Times New Roman"/>
          <w:sz w:val="28"/>
          <w:szCs w:val="28"/>
        </w:rPr>
        <w:t>сектор правовой и организационной</w:t>
      </w:r>
      <w:r w:rsidRPr="00BF5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BF50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Казанского</w:t>
      </w:r>
      <w:r w:rsidRPr="00BF5074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рассмотрения и подготовки мотивированного заключения.</w:t>
      </w:r>
    </w:p>
    <w:p w:rsidR="00741B36" w:rsidRPr="004944B2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44B2">
        <w:rPr>
          <w:rFonts w:ascii="Times New Roman" w:hAnsi="Times New Roman" w:cs="Times New Roman"/>
          <w:sz w:val="28"/>
          <w:szCs w:val="28"/>
        </w:rPr>
        <w:t xml:space="preserve">4. Главным специалистом </w:t>
      </w:r>
      <w:r>
        <w:rPr>
          <w:rFonts w:ascii="Times New Roman" w:hAnsi="Times New Roman" w:cs="Times New Roman"/>
          <w:sz w:val="28"/>
          <w:szCs w:val="28"/>
        </w:rPr>
        <w:t>сектора правовой и организационной работы</w:t>
      </w:r>
      <w:r w:rsidRPr="004944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4944B2">
        <w:rPr>
          <w:rFonts w:ascii="Times New Roman" w:hAnsi="Times New Roman" w:cs="Times New Roman"/>
          <w:sz w:val="28"/>
          <w:szCs w:val="28"/>
        </w:rPr>
        <w:t xml:space="preserve">готовится мотивированное заключение о соблюдении муниципальным служащим запрета, установленного </w:t>
      </w:r>
      <w:hyperlink r:id="rId8" w:history="1">
        <w:r w:rsidRPr="004944B2">
          <w:rPr>
            <w:rFonts w:ascii="Times New Roman" w:hAnsi="Times New Roman" w:cs="Times New Roman"/>
            <w:sz w:val="28"/>
            <w:szCs w:val="28"/>
          </w:rPr>
          <w:t>пунктом 10 части 1 статьи 14</w:t>
        </w:r>
      </w:hyperlink>
      <w:r w:rsidRPr="004944B2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и возможности принятия муниципальным служащим звания, награды.</w:t>
      </w:r>
    </w:p>
    <w:p w:rsidR="00741B36" w:rsidRPr="004944B2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44B2">
        <w:rPr>
          <w:rFonts w:ascii="Times New Roman" w:hAnsi="Times New Roman" w:cs="Times New Roman"/>
          <w:sz w:val="28"/>
          <w:szCs w:val="28"/>
        </w:rPr>
        <w:t xml:space="preserve">Ходатайство, мотивированное заключение не позднее 10 рабочих дней со дня поступления ходатайства передается </w:t>
      </w:r>
      <w:r>
        <w:rPr>
          <w:rFonts w:ascii="Times New Roman" w:hAnsi="Times New Roman" w:cs="Times New Roman"/>
          <w:sz w:val="28"/>
          <w:szCs w:val="28"/>
        </w:rPr>
        <w:t>главным специалистом сектора правовой и организационной работы</w:t>
      </w:r>
      <w:r w:rsidRPr="004944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4944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главе района</w:t>
      </w:r>
      <w:r w:rsidRPr="004944B2">
        <w:rPr>
          <w:rFonts w:ascii="Times New Roman" w:hAnsi="Times New Roman" w:cs="Times New Roman"/>
          <w:sz w:val="28"/>
          <w:szCs w:val="28"/>
        </w:rPr>
        <w:t xml:space="preserve"> для рассмотрения. Выводы, указанные в мотивированном заключении, носят для </w:t>
      </w:r>
      <w:r>
        <w:rPr>
          <w:rFonts w:ascii="Times New Roman" w:hAnsi="Times New Roman" w:cs="Times New Roman"/>
          <w:sz w:val="28"/>
          <w:szCs w:val="28"/>
        </w:rPr>
        <w:t>главы района</w:t>
      </w:r>
      <w:r w:rsidRPr="004944B2">
        <w:rPr>
          <w:rFonts w:ascii="Times New Roman" w:hAnsi="Times New Roman" w:cs="Times New Roman"/>
          <w:sz w:val="28"/>
          <w:szCs w:val="28"/>
        </w:rPr>
        <w:t xml:space="preserve"> рекомендательный характер.</w:t>
      </w:r>
    </w:p>
    <w:p w:rsidR="00741B36" w:rsidRPr="004944B2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44B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Pr="004944B2">
        <w:rPr>
          <w:rFonts w:ascii="Times New Roman" w:hAnsi="Times New Roman" w:cs="Times New Roman"/>
          <w:sz w:val="28"/>
          <w:szCs w:val="28"/>
        </w:rPr>
        <w:t xml:space="preserve"> при рассмотрении ходатайства и мотивированного заключения может запросить мнение соответствующей комиссии по соблюдению требований к служебному поведению и урегулированию конфликта интересов, образованной в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4944B2">
        <w:rPr>
          <w:rFonts w:ascii="Times New Roman" w:hAnsi="Times New Roman" w:cs="Times New Roman"/>
          <w:sz w:val="28"/>
          <w:szCs w:val="28"/>
        </w:rPr>
        <w:t>.</w:t>
      </w:r>
    </w:p>
    <w:p w:rsidR="00741B36" w:rsidRPr="004944B2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9"/>
      <w:bookmarkEnd w:id="3"/>
      <w:r w:rsidRPr="004944B2">
        <w:rPr>
          <w:rFonts w:ascii="Times New Roman" w:hAnsi="Times New Roman" w:cs="Times New Roman"/>
          <w:sz w:val="28"/>
          <w:szCs w:val="28"/>
        </w:rPr>
        <w:t xml:space="preserve">6. Решение </w:t>
      </w:r>
      <w:r>
        <w:rPr>
          <w:rFonts w:ascii="Times New Roman" w:hAnsi="Times New Roman" w:cs="Times New Roman"/>
          <w:sz w:val="28"/>
          <w:szCs w:val="28"/>
        </w:rPr>
        <w:t>главы сельского  поселения</w:t>
      </w:r>
      <w:r w:rsidRPr="004944B2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мотивированного заключения, ходатайства о разрешении муниципальному служащему принять звание, награду либо об отказе в принятии муниципальным служащим звания, награды принимается в форме резолюции.</w:t>
      </w:r>
    </w:p>
    <w:p w:rsidR="00741B36" w:rsidRPr="0041548A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0"/>
      <w:bookmarkEnd w:id="4"/>
      <w:r w:rsidRPr="0041548A">
        <w:rPr>
          <w:rFonts w:ascii="Times New Roman" w:hAnsi="Times New Roman" w:cs="Times New Roman"/>
          <w:sz w:val="28"/>
          <w:szCs w:val="28"/>
        </w:rPr>
        <w:t xml:space="preserve">7. В случае получения муниципальным служащим звания, награды до принятия </w:t>
      </w:r>
      <w:r>
        <w:rPr>
          <w:rFonts w:ascii="Times New Roman" w:hAnsi="Times New Roman" w:cs="Times New Roman"/>
          <w:sz w:val="28"/>
          <w:szCs w:val="28"/>
        </w:rPr>
        <w:t>главой района</w:t>
      </w:r>
      <w:r w:rsidRPr="0041548A">
        <w:rPr>
          <w:rFonts w:ascii="Times New Roman" w:hAnsi="Times New Roman" w:cs="Times New Roman"/>
          <w:sz w:val="28"/>
          <w:szCs w:val="28"/>
        </w:rPr>
        <w:t xml:space="preserve"> решения, указанного в </w:t>
      </w:r>
      <w:hyperlink w:anchor="P49" w:history="1">
        <w:r w:rsidRPr="0041548A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41548A">
        <w:rPr>
          <w:rFonts w:ascii="Times New Roman" w:hAnsi="Times New Roman" w:cs="Times New Roman"/>
          <w:sz w:val="28"/>
          <w:szCs w:val="28"/>
        </w:rPr>
        <w:t xml:space="preserve"> настоящего Порядка, такой муниципальный служащий обязан в течение трех рабочих дней со дня получения звания, награды передать награду, оригиналы документов к званию, награде в </w:t>
      </w:r>
      <w:r>
        <w:rPr>
          <w:rFonts w:ascii="Times New Roman" w:hAnsi="Times New Roman" w:cs="Times New Roman"/>
          <w:sz w:val="28"/>
          <w:szCs w:val="28"/>
        </w:rPr>
        <w:t>сектор правовой и организационной работы</w:t>
      </w:r>
      <w:r w:rsidRPr="004154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41548A">
        <w:rPr>
          <w:rFonts w:ascii="Times New Roman" w:hAnsi="Times New Roman" w:cs="Times New Roman"/>
          <w:sz w:val="28"/>
          <w:szCs w:val="28"/>
        </w:rPr>
        <w:t xml:space="preserve">на ответственное хранение по акту приема-передачи, а </w:t>
      </w:r>
      <w:r>
        <w:rPr>
          <w:rFonts w:ascii="Times New Roman" w:hAnsi="Times New Roman" w:cs="Times New Roman"/>
          <w:sz w:val="28"/>
          <w:szCs w:val="28"/>
        </w:rPr>
        <w:t>сектор правовой и организационной работы</w:t>
      </w:r>
      <w:r w:rsidRPr="004154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41548A">
        <w:rPr>
          <w:rFonts w:ascii="Times New Roman" w:hAnsi="Times New Roman" w:cs="Times New Roman"/>
          <w:sz w:val="28"/>
          <w:szCs w:val="28"/>
        </w:rPr>
        <w:t>обязано принять награду, оригиналы документов к званию, награде на ответственное хранение.</w:t>
      </w:r>
    </w:p>
    <w:p w:rsidR="00741B36" w:rsidRDefault="00741B36">
      <w:pPr>
        <w:pStyle w:val="ConsPlusNormal"/>
        <w:ind w:firstLine="540"/>
        <w:jc w:val="both"/>
      </w:pPr>
      <w:bookmarkStart w:id="5" w:name="P52"/>
      <w:bookmarkEnd w:id="5"/>
      <w:r>
        <w:rPr>
          <w:rFonts w:ascii="Times New Roman" w:hAnsi="Times New Roman" w:cs="Times New Roman"/>
          <w:sz w:val="28"/>
          <w:szCs w:val="28"/>
        </w:rPr>
        <w:t>8</w:t>
      </w:r>
      <w:r w:rsidRPr="0041548A">
        <w:rPr>
          <w:rFonts w:ascii="Times New Roman" w:hAnsi="Times New Roman" w:cs="Times New Roman"/>
          <w:sz w:val="28"/>
          <w:szCs w:val="28"/>
        </w:rPr>
        <w:t xml:space="preserve">. Муниципальный служащий, отказавшийся от звания, награды, в течение трех рабочих дней со дня получения звания, награды либо уведомления о предстоящем их получении представляет </w:t>
      </w:r>
      <w:hyperlink w:anchor="P125" w:history="1">
        <w:r w:rsidRPr="00F81D3B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41548A">
        <w:rPr>
          <w:rFonts w:ascii="Times New Roman" w:hAnsi="Times New Roman" w:cs="Times New Roman"/>
          <w:sz w:val="28"/>
          <w:szCs w:val="28"/>
        </w:rPr>
        <w:t xml:space="preserve"> об отказе в получении звания, награды (далее - уведомление),</w:t>
      </w:r>
      <w: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>составленное по форме</w:t>
      </w:r>
      <w: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>согласно приложению N 2 к настоящему Порядку.</w:t>
      </w:r>
    </w:p>
    <w:p w:rsidR="00741B36" w:rsidRPr="00F81D3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 xml:space="preserve">Уведомление направляется на имя </w:t>
      </w:r>
      <w:r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 w:rsidRPr="00F81D3B">
        <w:rPr>
          <w:rFonts w:ascii="Times New Roman" w:hAnsi="Times New Roman" w:cs="Times New Roman"/>
          <w:sz w:val="28"/>
          <w:szCs w:val="28"/>
        </w:rPr>
        <w:t>.</w:t>
      </w:r>
    </w:p>
    <w:p w:rsidR="00741B36" w:rsidRPr="00F81D3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4"/>
      <w:bookmarkEnd w:id="6"/>
      <w:r>
        <w:rPr>
          <w:rFonts w:ascii="Times New Roman" w:hAnsi="Times New Roman" w:cs="Times New Roman"/>
          <w:sz w:val="28"/>
          <w:szCs w:val="28"/>
        </w:rPr>
        <w:t>9</w:t>
      </w:r>
      <w:r w:rsidRPr="00F81D3B">
        <w:rPr>
          <w:rFonts w:ascii="Times New Roman" w:hAnsi="Times New Roman" w:cs="Times New Roman"/>
          <w:sz w:val="28"/>
          <w:szCs w:val="28"/>
        </w:rPr>
        <w:t xml:space="preserve">. В случае если муниципальный служащий получил звание, награду или отказался от них во время служебной командировки, срок совершения действий, указанных в </w:t>
      </w:r>
      <w:hyperlink w:anchor="P42" w:history="1">
        <w:r w:rsidRPr="00F81D3B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2" w:history="1">
        <w:r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 настоящего Порядка, исчисляется со дня возвращения муниципального служащего из служебной командировки.</w:t>
      </w:r>
    </w:p>
    <w:p w:rsidR="00741B36" w:rsidRPr="00F81D3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81D3B">
        <w:rPr>
          <w:rFonts w:ascii="Times New Roman" w:hAnsi="Times New Roman" w:cs="Times New Roman"/>
          <w:sz w:val="28"/>
          <w:szCs w:val="28"/>
        </w:rPr>
        <w:t xml:space="preserve">. В случае если муниципальный служащий по не зависящей от него причине не может направить ходатайство либо уведомление, передать награду, оригиналы документов к званию, награде в сроки, указанные в </w:t>
      </w:r>
      <w:hyperlink w:anchor="P42" w:history="1">
        <w:r w:rsidRPr="00F81D3B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0" w:history="1">
        <w:r w:rsidRPr="00F81D3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2" w:history="1">
        <w:r w:rsidRPr="00F81D3B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4" w:history="1">
        <w:r w:rsidRPr="00F81D3B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 настоящего Порядка, он обязан направить ходатайство либо уведомление, передать награду, оригиналы документов к званию, награде не позднее следующего рабочего дня после устранения такой причины.</w:t>
      </w:r>
    </w:p>
    <w:p w:rsidR="00741B36" w:rsidRPr="00F81D3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1D3B">
        <w:rPr>
          <w:rFonts w:ascii="Times New Roman" w:hAnsi="Times New Roman" w:cs="Times New Roman"/>
          <w:sz w:val="28"/>
          <w:szCs w:val="28"/>
        </w:rPr>
        <w:t xml:space="preserve">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F81D3B">
        <w:rPr>
          <w:rFonts w:ascii="Times New Roman" w:hAnsi="Times New Roman" w:cs="Times New Roman"/>
          <w:sz w:val="28"/>
          <w:szCs w:val="28"/>
        </w:rPr>
        <w:t xml:space="preserve"> указанного в </w:t>
      </w:r>
      <w:hyperlink w:anchor="P42" w:history="1">
        <w:r w:rsidRPr="00F81D3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 настоящего Порядка ходатайства муниципального служащего, в течение 10 рабочих дней </w:t>
      </w:r>
      <w:r>
        <w:rPr>
          <w:rFonts w:ascii="Times New Roman" w:hAnsi="Times New Roman" w:cs="Times New Roman"/>
          <w:sz w:val="28"/>
          <w:szCs w:val="28"/>
        </w:rPr>
        <w:t>главным специалистом сектора правовой и организационной работы</w:t>
      </w:r>
      <w:r w:rsidRPr="00F81D3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Казанского</w:t>
      </w:r>
      <w:r w:rsidRPr="00F81D3B">
        <w:rPr>
          <w:rFonts w:ascii="Times New Roman" w:hAnsi="Times New Roman" w:cs="Times New Roman"/>
          <w:sz w:val="28"/>
          <w:szCs w:val="28"/>
        </w:rPr>
        <w:t xml:space="preserve"> муниципального района, принявшим на ответственное хранение награду, оригиналы документов к званию, награде, такому муниципальному служащему возвращаются награда, оригиналы документов к званию, награде.</w:t>
      </w:r>
    </w:p>
    <w:p w:rsidR="00741B36" w:rsidRPr="00F81D3B" w:rsidRDefault="00741B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1D3B">
        <w:rPr>
          <w:rFonts w:ascii="Times New Roman" w:hAnsi="Times New Roman" w:cs="Times New Roman"/>
          <w:sz w:val="28"/>
          <w:szCs w:val="28"/>
        </w:rPr>
        <w:t xml:space="preserve">. В случае отказа </w:t>
      </w:r>
      <w:r>
        <w:rPr>
          <w:rFonts w:ascii="Times New Roman" w:hAnsi="Times New Roman" w:cs="Times New Roman"/>
          <w:sz w:val="28"/>
          <w:szCs w:val="28"/>
        </w:rPr>
        <w:t>главы района</w:t>
      </w:r>
      <w:r w:rsidRPr="00F81D3B">
        <w:rPr>
          <w:rFonts w:ascii="Times New Roman" w:hAnsi="Times New Roman" w:cs="Times New Roman"/>
          <w:sz w:val="28"/>
          <w:szCs w:val="28"/>
        </w:rPr>
        <w:t xml:space="preserve"> в удовлетворении указанного в </w:t>
      </w:r>
      <w:hyperlink w:anchor="P42" w:history="1">
        <w:r w:rsidRPr="00F81D3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81D3B">
        <w:rPr>
          <w:rFonts w:ascii="Times New Roman" w:hAnsi="Times New Roman" w:cs="Times New Roman"/>
          <w:sz w:val="28"/>
          <w:szCs w:val="28"/>
        </w:rPr>
        <w:t xml:space="preserve"> настоящего Порядка ходатайства муниципального служащего, возврат награды, оригиналов документов к званию, награде в соответствующий орган иностранного государства, международную организацию, политическую партию, другое общественное объединение, религиозное объединение, вручившие звание, награду, осуществляется муниципальным служащим самостоятельно.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Default="00741B36">
      <w:pPr>
        <w:pStyle w:val="ConsPlusNormal"/>
        <w:jc w:val="right"/>
        <w:outlineLvl w:val="1"/>
      </w:pPr>
    </w:p>
    <w:p w:rsidR="00741B36" w:rsidRPr="00F81D3B" w:rsidRDefault="00741B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741B36" w:rsidRDefault="00741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 xml:space="preserve">к порядку принятия муниципальными служащими </w:t>
      </w:r>
    </w:p>
    <w:p w:rsidR="00741B36" w:rsidRDefault="00741B36" w:rsidP="00882D2C">
      <w:pPr>
        <w:pStyle w:val="ConsPlusNormal"/>
        <w:ind w:left="3300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Афонькинского  сельского  поселения</w:t>
      </w:r>
      <w:r w:rsidRPr="00F81D3B">
        <w:rPr>
          <w:rFonts w:ascii="Times New Roman" w:hAnsi="Times New Roman" w:cs="Times New Roman"/>
          <w:sz w:val="28"/>
          <w:szCs w:val="28"/>
        </w:rPr>
        <w:t xml:space="preserve"> наград, почетных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 xml:space="preserve">и специальных званий </w:t>
      </w:r>
    </w:p>
    <w:p w:rsidR="00741B36" w:rsidRDefault="00741B36" w:rsidP="00F81D3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>(за исключением научных) иностранных</w:t>
      </w:r>
    </w:p>
    <w:p w:rsidR="00741B36" w:rsidRDefault="00741B36" w:rsidP="00167D0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 xml:space="preserve">государств, международных организаций, а также </w:t>
      </w:r>
    </w:p>
    <w:p w:rsidR="00741B36" w:rsidRDefault="00741B36" w:rsidP="00167D0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>политических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 xml:space="preserve">партий, других общественных </w:t>
      </w:r>
    </w:p>
    <w:p w:rsidR="00741B36" w:rsidRPr="00F81D3B" w:rsidRDefault="00741B36" w:rsidP="00167D0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>объединений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nformat"/>
        <w:jc w:val="both"/>
      </w:pPr>
      <w:r>
        <w:t xml:space="preserve">                                             ________________________________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67D00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>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167D00">
        <w:rPr>
          <w:rFonts w:ascii="Times New Roman" w:hAnsi="Times New Roman" w:cs="Times New Roman"/>
        </w:rPr>
        <w:t xml:space="preserve">  (глава района)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о</w:t>
      </w:r>
      <w:r w:rsidRPr="00167D00">
        <w:rPr>
          <w:rFonts w:ascii="Times New Roman" w:hAnsi="Times New Roman" w:cs="Times New Roman"/>
          <w:sz w:val="28"/>
          <w:szCs w:val="28"/>
        </w:rPr>
        <w:t>т 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67D00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>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</w:t>
      </w:r>
      <w:r w:rsidRPr="00167D00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>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167D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67D00">
        <w:rPr>
          <w:rFonts w:ascii="Times New Roman" w:hAnsi="Times New Roman" w:cs="Times New Roman"/>
        </w:rPr>
        <w:t xml:space="preserve">   (Ф.И.О., замещаемая должность)</w:t>
      </w:r>
    </w:p>
    <w:p w:rsidR="00741B36" w:rsidRDefault="00741B36">
      <w:pPr>
        <w:pStyle w:val="ConsPlusNonformat"/>
        <w:jc w:val="both"/>
      </w:pP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77"/>
      <w:bookmarkEnd w:id="7"/>
      <w:r w:rsidRPr="00167D00">
        <w:rPr>
          <w:rFonts w:ascii="Times New Roman" w:hAnsi="Times New Roman" w:cs="Times New Roman"/>
          <w:sz w:val="28"/>
          <w:szCs w:val="28"/>
        </w:rPr>
        <w:t>Ходатайство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звание,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>награду иностранного государства, международной организации,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>политической партии, другого общественного объединения,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>религиозного объединения</w:t>
      </w:r>
    </w:p>
    <w:p w:rsidR="00741B36" w:rsidRDefault="00741B36">
      <w:pPr>
        <w:pStyle w:val="ConsPlusNonformat"/>
        <w:jc w:val="both"/>
      </w:pPr>
    </w:p>
    <w:p w:rsidR="00741B36" w:rsidRDefault="00741B36">
      <w:pPr>
        <w:pStyle w:val="ConsPlusNonformat"/>
        <w:jc w:val="both"/>
      </w:pPr>
      <w:r>
        <w:t xml:space="preserve">    </w:t>
      </w:r>
    </w:p>
    <w:p w:rsidR="00741B36" w:rsidRDefault="00741B36">
      <w:pPr>
        <w:pStyle w:val="ConsPlusNonformat"/>
        <w:jc w:val="both"/>
      </w:pPr>
      <w:r>
        <w:t xml:space="preserve">    </w:t>
      </w:r>
      <w:r w:rsidRPr="00167D00">
        <w:rPr>
          <w:rFonts w:ascii="Times New Roman" w:hAnsi="Times New Roman" w:cs="Times New Roman"/>
          <w:sz w:val="28"/>
          <w:szCs w:val="28"/>
        </w:rPr>
        <w:t>Прошу разрешить мне принять</w:t>
      </w:r>
      <w:r>
        <w:t xml:space="preserve"> _________________________________________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</w:t>
      </w:r>
      <w:r w:rsidRPr="00167D00">
        <w:rPr>
          <w:rFonts w:ascii="Times New Roman" w:hAnsi="Times New Roman" w:cs="Times New Roman"/>
        </w:rPr>
        <w:t>(наименование почетного или специального звания,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</w:t>
      </w:r>
      <w:r w:rsidRPr="00167D00">
        <w:rPr>
          <w:rFonts w:ascii="Times New Roman" w:hAnsi="Times New Roman" w:cs="Times New Roman"/>
        </w:rPr>
        <w:t>награды)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>(за какие заслуги присвоено и кем, за какие заслуги награжден(а) и кем)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>(дата и место вручения документов к почетному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>или специальному званию, награды или иного знака отличия)</w:t>
      </w:r>
    </w:p>
    <w:p w:rsidR="00741B36" w:rsidRDefault="00741B36">
      <w:pPr>
        <w:pStyle w:val="ConsPlusNonformat"/>
        <w:jc w:val="both"/>
      </w:pPr>
    </w:p>
    <w:p w:rsidR="00741B36" w:rsidRDefault="00741B36">
      <w:pPr>
        <w:pStyle w:val="ConsPlusNonformat"/>
        <w:jc w:val="both"/>
      </w:pPr>
      <w:r>
        <w:t xml:space="preserve">    </w:t>
      </w:r>
      <w:r w:rsidRPr="00167D00">
        <w:rPr>
          <w:rFonts w:ascii="Times New Roman" w:hAnsi="Times New Roman" w:cs="Times New Roman"/>
          <w:sz w:val="28"/>
          <w:szCs w:val="28"/>
        </w:rPr>
        <w:t>Документы  к  почетному  или специальному званию, награде, сама награда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D00">
        <w:rPr>
          <w:rFonts w:ascii="Times New Roman" w:hAnsi="Times New Roman" w:cs="Times New Roman"/>
          <w:sz w:val="28"/>
          <w:szCs w:val="28"/>
        </w:rPr>
        <w:t>(нужное подчеркнуть)</w:t>
      </w:r>
      <w:r>
        <w:t xml:space="preserve"> ______________________________________________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67D00">
        <w:rPr>
          <w:rFonts w:ascii="Times New Roman" w:hAnsi="Times New Roman" w:cs="Times New Roman"/>
        </w:rPr>
        <w:t xml:space="preserve"> (наименование почетного или специального звания, награды)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сданы  по акту приема-передачи N __________ от </w:t>
      </w:r>
      <w:r>
        <w:rPr>
          <w:rFonts w:ascii="Times New Roman" w:hAnsi="Times New Roman" w:cs="Times New Roman"/>
          <w:sz w:val="28"/>
          <w:szCs w:val="28"/>
        </w:rPr>
        <w:t xml:space="preserve">  "</w:t>
      </w:r>
      <w:r w:rsidRPr="00167D00">
        <w:rPr>
          <w:rFonts w:ascii="Times New Roman" w:hAnsi="Times New Roman" w:cs="Times New Roman"/>
          <w:sz w:val="28"/>
          <w:szCs w:val="28"/>
        </w:rPr>
        <w:t xml:space="preserve">___"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D00">
        <w:rPr>
          <w:rFonts w:ascii="Times New Roman" w:hAnsi="Times New Roman" w:cs="Times New Roman"/>
          <w:sz w:val="28"/>
          <w:szCs w:val="28"/>
        </w:rPr>
        <w:t>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41B36" w:rsidRDefault="00741B36">
      <w:pPr>
        <w:pStyle w:val="ConsPlusNonformat"/>
        <w:jc w:val="both"/>
      </w:pPr>
      <w:r w:rsidRPr="00167D00">
        <w:rPr>
          <w:rFonts w:ascii="Times New Roman" w:hAnsi="Times New Roman" w:cs="Times New Roman"/>
          <w:sz w:val="28"/>
          <w:szCs w:val="28"/>
        </w:rPr>
        <w:t>в _____</w:t>
      </w:r>
      <w:r>
        <w:t>_____________________________________________________________________.</w:t>
      </w:r>
    </w:p>
    <w:p w:rsidR="00741B36" w:rsidRPr="00167D00" w:rsidRDefault="00741B36" w:rsidP="00167D00">
      <w:pPr>
        <w:pStyle w:val="ConsPlusNonformat"/>
        <w:jc w:val="center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>(наименование подразделения)</w:t>
      </w:r>
    </w:p>
    <w:p w:rsidR="00741B36" w:rsidRDefault="00741B36">
      <w:pPr>
        <w:pStyle w:val="ConsPlusNonformat"/>
        <w:jc w:val="both"/>
      </w:pP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"___" ___________ 20__ г.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7D00">
        <w:rPr>
          <w:rFonts w:ascii="Times New Roman" w:hAnsi="Times New Roman" w:cs="Times New Roman"/>
          <w:sz w:val="28"/>
          <w:szCs w:val="28"/>
        </w:rPr>
        <w:t xml:space="preserve">___________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67D0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41B36" w:rsidRPr="00167D00" w:rsidRDefault="00741B36">
      <w:pPr>
        <w:pStyle w:val="ConsPlusNonformat"/>
        <w:jc w:val="both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167D00">
        <w:rPr>
          <w:rFonts w:ascii="Times New Roman" w:hAnsi="Times New Roman" w:cs="Times New Roman"/>
        </w:rPr>
        <w:t xml:space="preserve">     (подпись) </w:t>
      </w:r>
      <w:r>
        <w:rPr>
          <w:rFonts w:ascii="Times New Roman" w:hAnsi="Times New Roman" w:cs="Times New Roman"/>
        </w:rPr>
        <w:t xml:space="preserve">                        </w:t>
      </w:r>
      <w:r w:rsidRPr="00167D00">
        <w:rPr>
          <w:rFonts w:ascii="Times New Roman" w:hAnsi="Times New Roman" w:cs="Times New Roman"/>
        </w:rPr>
        <w:t xml:space="preserve">     (расшифровка подписи)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Pr="00F81D3B" w:rsidRDefault="00741B36" w:rsidP="00F9619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41B36" w:rsidRDefault="00741B36" w:rsidP="00F961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 xml:space="preserve">к порядку принятия муниципальными служащими </w:t>
      </w:r>
    </w:p>
    <w:p w:rsidR="00741B36" w:rsidRDefault="00741B36" w:rsidP="00882D2C">
      <w:pPr>
        <w:pStyle w:val="ConsPlusNormal"/>
        <w:ind w:left="3300"/>
        <w:rPr>
          <w:rFonts w:ascii="Times New Roman" w:hAnsi="Times New Roman" w:cs="Times New Roman"/>
          <w:sz w:val="28"/>
          <w:szCs w:val="28"/>
        </w:rPr>
      </w:pPr>
      <w:r w:rsidRPr="00F81D3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Афонькинского  сельского  поселения</w:t>
      </w:r>
      <w:r w:rsidRPr="00DA6A0B">
        <w:rPr>
          <w:rFonts w:ascii="Times New Roman" w:hAnsi="Times New Roman" w:cs="Times New Roman"/>
          <w:sz w:val="28"/>
          <w:szCs w:val="28"/>
        </w:rP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>наград, почетных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 xml:space="preserve">и специальных званий </w:t>
      </w:r>
    </w:p>
    <w:p w:rsidR="00741B36" w:rsidRDefault="00741B36" w:rsidP="00F961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>(за исключением научных) иностранных</w:t>
      </w:r>
    </w:p>
    <w:p w:rsidR="00741B36" w:rsidRDefault="00741B36" w:rsidP="00F961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 xml:space="preserve">государств, международных организаций, а также </w:t>
      </w:r>
    </w:p>
    <w:p w:rsidR="00741B36" w:rsidRDefault="00741B36" w:rsidP="00F961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>политических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3B">
        <w:rPr>
          <w:rFonts w:ascii="Times New Roman" w:hAnsi="Times New Roman" w:cs="Times New Roman"/>
          <w:sz w:val="28"/>
          <w:szCs w:val="28"/>
        </w:rPr>
        <w:t xml:space="preserve">партий, других общественных </w:t>
      </w:r>
    </w:p>
    <w:p w:rsidR="00741B36" w:rsidRPr="00F81D3B" w:rsidRDefault="00741B36" w:rsidP="00F961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D3B">
        <w:rPr>
          <w:rFonts w:ascii="Times New Roman" w:hAnsi="Times New Roman" w:cs="Times New Roman"/>
          <w:sz w:val="28"/>
          <w:szCs w:val="28"/>
        </w:rPr>
        <w:t>объединений</w:t>
      </w:r>
    </w:p>
    <w:p w:rsidR="00741B36" w:rsidRDefault="00741B36">
      <w:pPr>
        <w:pStyle w:val="ConsPlusNormal"/>
        <w:jc w:val="both"/>
      </w:pPr>
    </w:p>
    <w:p w:rsidR="00741B36" w:rsidRDefault="00741B36" w:rsidP="00F9619C">
      <w:pPr>
        <w:pStyle w:val="ConsPlusNonformat"/>
        <w:jc w:val="both"/>
      </w:pPr>
      <w:r>
        <w:t xml:space="preserve">                                             ________________________________</w:t>
      </w:r>
    </w:p>
    <w:p w:rsidR="00741B36" w:rsidRPr="00167D00" w:rsidRDefault="00741B36" w:rsidP="00F96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67D00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>___</w:t>
      </w:r>
    </w:p>
    <w:p w:rsidR="00741B36" w:rsidRPr="00167D00" w:rsidRDefault="00741B36" w:rsidP="00F9619C">
      <w:pPr>
        <w:pStyle w:val="ConsPlusNonformat"/>
        <w:jc w:val="both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167D00">
        <w:rPr>
          <w:rFonts w:ascii="Times New Roman" w:hAnsi="Times New Roman" w:cs="Times New Roman"/>
        </w:rPr>
        <w:t xml:space="preserve">  (глава района)</w:t>
      </w:r>
    </w:p>
    <w:p w:rsidR="00741B36" w:rsidRPr="00167D00" w:rsidRDefault="00741B36" w:rsidP="00F96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о</w:t>
      </w:r>
      <w:r w:rsidRPr="00167D00">
        <w:rPr>
          <w:rFonts w:ascii="Times New Roman" w:hAnsi="Times New Roman" w:cs="Times New Roman"/>
          <w:sz w:val="28"/>
          <w:szCs w:val="28"/>
        </w:rPr>
        <w:t>т 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67D00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>__</w:t>
      </w:r>
    </w:p>
    <w:p w:rsidR="00741B36" w:rsidRPr="00167D00" w:rsidRDefault="00741B36" w:rsidP="00F961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7D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</w:t>
      </w:r>
      <w:r w:rsidRPr="00167D00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67D00">
        <w:rPr>
          <w:rFonts w:ascii="Times New Roman" w:hAnsi="Times New Roman" w:cs="Times New Roman"/>
          <w:sz w:val="28"/>
          <w:szCs w:val="28"/>
        </w:rPr>
        <w:t>___</w:t>
      </w:r>
    </w:p>
    <w:p w:rsidR="00741B36" w:rsidRPr="00167D00" w:rsidRDefault="00741B36" w:rsidP="00F9619C">
      <w:pPr>
        <w:pStyle w:val="ConsPlusNonformat"/>
        <w:jc w:val="both"/>
        <w:rPr>
          <w:rFonts w:ascii="Times New Roman" w:hAnsi="Times New Roman" w:cs="Times New Roman"/>
        </w:rPr>
      </w:pPr>
      <w:r w:rsidRPr="00167D00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167D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67D00">
        <w:rPr>
          <w:rFonts w:ascii="Times New Roman" w:hAnsi="Times New Roman" w:cs="Times New Roman"/>
        </w:rPr>
        <w:t xml:space="preserve">   (Ф.И.О., замещаемая должность)</w:t>
      </w:r>
    </w:p>
    <w:p w:rsidR="00741B36" w:rsidRDefault="00741B36">
      <w:pPr>
        <w:pStyle w:val="ConsPlusNonformat"/>
        <w:jc w:val="both"/>
      </w:pPr>
    </w:p>
    <w:p w:rsidR="00741B36" w:rsidRDefault="00741B36" w:rsidP="00F961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125"/>
      <w:bookmarkEnd w:id="8"/>
    </w:p>
    <w:p w:rsidR="00741B36" w:rsidRPr="00F9619C" w:rsidRDefault="00741B36" w:rsidP="00F961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19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41B36" w:rsidRPr="00F9619C" w:rsidRDefault="00741B36" w:rsidP="00F961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19C">
        <w:rPr>
          <w:rFonts w:ascii="Times New Roman" w:hAnsi="Times New Roman" w:cs="Times New Roman"/>
          <w:sz w:val="28"/>
          <w:szCs w:val="28"/>
        </w:rPr>
        <w:t>об отказе в получении почетного или специального звания,</w:t>
      </w:r>
    </w:p>
    <w:p w:rsidR="00741B36" w:rsidRPr="00F9619C" w:rsidRDefault="00741B36" w:rsidP="00F961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19C">
        <w:rPr>
          <w:rFonts w:ascii="Times New Roman" w:hAnsi="Times New Roman" w:cs="Times New Roman"/>
          <w:sz w:val="28"/>
          <w:szCs w:val="28"/>
        </w:rPr>
        <w:t>награды иностранного государства, международной организации,</w:t>
      </w:r>
    </w:p>
    <w:p w:rsidR="00741B36" w:rsidRPr="00F9619C" w:rsidRDefault="00741B36" w:rsidP="00F961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19C">
        <w:rPr>
          <w:rFonts w:ascii="Times New Roman" w:hAnsi="Times New Roman" w:cs="Times New Roman"/>
          <w:sz w:val="28"/>
          <w:szCs w:val="28"/>
        </w:rPr>
        <w:t>политической партии, другого общественного объединения,</w:t>
      </w:r>
    </w:p>
    <w:p w:rsidR="00741B36" w:rsidRDefault="00741B36" w:rsidP="00F9619C">
      <w:pPr>
        <w:pStyle w:val="ConsPlusNonformat"/>
        <w:jc w:val="center"/>
      </w:pPr>
      <w:r w:rsidRPr="00F9619C">
        <w:rPr>
          <w:rFonts w:ascii="Times New Roman" w:hAnsi="Times New Roman" w:cs="Times New Roman"/>
          <w:sz w:val="28"/>
          <w:szCs w:val="28"/>
        </w:rPr>
        <w:t>религиозного объединения</w:t>
      </w:r>
    </w:p>
    <w:p w:rsidR="00741B36" w:rsidRDefault="00741B36">
      <w:pPr>
        <w:pStyle w:val="ConsPlusNonformat"/>
        <w:jc w:val="both"/>
      </w:pPr>
    </w:p>
    <w:p w:rsidR="00741B36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19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41B36" w:rsidRPr="00F9619C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619C">
        <w:rPr>
          <w:rFonts w:ascii="Times New Roman" w:hAnsi="Times New Roman" w:cs="Times New Roman"/>
          <w:sz w:val="28"/>
          <w:szCs w:val="28"/>
        </w:rPr>
        <w:t>Уведомляю о принятом мною решении отказаться от получения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F9619C" w:rsidRDefault="00741B36" w:rsidP="00F9619C">
      <w:pPr>
        <w:pStyle w:val="ConsPlusNonformat"/>
        <w:jc w:val="center"/>
        <w:rPr>
          <w:rFonts w:ascii="Times New Roman" w:hAnsi="Times New Roman" w:cs="Times New Roman"/>
        </w:rPr>
      </w:pPr>
      <w:r w:rsidRPr="00F9619C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Default="00741B36">
      <w:pPr>
        <w:pStyle w:val="ConsPlusNonformat"/>
        <w:jc w:val="both"/>
      </w:pPr>
      <w:r>
        <w:t>_____________________________________________________________________________</w:t>
      </w:r>
    </w:p>
    <w:p w:rsidR="00741B36" w:rsidRPr="00F9619C" w:rsidRDefault="00741B36" w:rsidP="00F9619C">
      <w:pPr>
        <w:pStyle w:val="ConsPlusNonformat"/>
        <w:jc w:val="center"/>
        <w:rPr>
          <w:rFonts w:ascii="Times New Roman" w:hAnsi="Times New Roman" w:cs="Times New Roman"/>
        </w:rPr>
      </w:pPr>
      <w:r w:rsidRPr="00F9619C">
        <w:rPr>
          <w:rFonts w:ascii="Times New Roman" w:hAnsi="Times New Roman" w:cs="Times New Roman"/>
        </w:rPr>
        <w:t>(за какие заслуги присвоено и кем, за какие заслуги награжден(а) и кем)</w:t>
      </w:r>
    </w:p>
    <w:p w:rsidR="00741B36" w:rsidRDefault="00741B36">
      <w:pPr>
        <w:pStyle w:val="ConsPlusNonformat"/>
        <w:jc w:val="both"/>
      </w:pPr>
    </w:p>
    <w:p w:rsidR="00741B36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1B36" w:rsidRPr="00F9619C" w:rsidRDefault="00741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619C">
        <w:rPr>
          <w:rFonts w:ascii="Times New Roman" w:hAnsi="Times New Roman" w:cs="Times New Roman"/>
          <w:sz w:val="28"/>
          <w:szCs w:val="28"/>
        </w:rPr>
        <w:t xml:space="preserve">"____" ____________ 20__ г.      __________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9619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41B36" w:rsidRPr="00F9619C" w:rsidRDefault="00741B3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F9619C">
        <w:rPr>
          <w:rFonts w:ascii="Times New Roman" w:hAnsi="Times New Roman" w:cs="Times New Roman"/>
        </w:rPr>
        <w:t xml:space="preserve">(подпись)    </w:t>
      </w:r>
      <w:r>
        <w:rPr>
          <w:rFonts w:ascii="Times New Roman" w:hAnsi="Times New Roman" w:cs="Times New Roman"/>
        </w:rPr>
        <w:t xml:space="preserve">                        </w:t>
      </w:r>
      <w:r w:rsidRPr="00F9619C">
        <w:rPr>
          <w:rFonts w:ascii="Times New Roman" w:hAnsi="Times New Roman" w:cs="Times New Roman"/>
        </w:rPr>
        <w:t>(расшифровка подписи)</w:t>
      </w:r>
    </w:p>
    <w:p w:rsidR="00741B36" w:rsidRDefault="00741B36">
      <w:pPr>
        <w:pStyle w:val="ConsPlusNormal"/>
        <w:jc w:val="both"/>
      </w:pPr>
    </w:p>
    <w:p w:rsidR="00741B36" w:rsidRDefault="00741B36">
      <w:pPr>
        <w:pStyle w:val="ConsPlusNormal"/>
        <w:jc w:val="both"/>
      </w:pPr>
    </w:p>
    <w:p w:rsidR="00741B36" w:rsidRDefault="00741B36"/>
    <w:sectPr w:rsidR="00741B36" w:rsidSect="00F9619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CBE"/>
    <w:rsid w:val="00023F7E"/>
    <w:rsid w:val="00134B1F"/>
    <w:rsid w:val="00167D00"/>
    <w:rsid w:val="0026626C"/>
    <w:rsid w:val="002E23B2"/>
    <w:rsid w:val="0041548A"/>
    <w:rsid w:val="00433D50"/>
    <w:rsid w:val="004944B2"/>
    <w:rsid w:val="004E228F"/>
    <w:rsid w:val="00581BB7"/>
    <w:rsid w:val="005A4DF4"/>
    <w:rsid w:val="005B2CBE"/>
    <w:rsid w:val="00641410"/>
    <w:rsid w:val="00646AA9"/>
    <w:rsid w:val="006E7D6B"/>
    <w:rsid w:val="00741B36"/>
    <w:rsid w:val="007A3DDF"/>
    <w:rsid w:val="0085194E"/>
    <w:rsid w:val="00882D2C"/>
    <w:rsid w:val="008A2039"/>
    <w:rsid w:val="009A48FC"/>
    <w:rsid w:val="00B91358"/>
    <w:rsid w:val="00B95A33"/>
    <w:rsid w:val="00BD7896"/>
    <w:rsid w:val="00BF3F30"/>
    <w:rsid w:val="00BF5074"/>
    <w:rsid w:val="00C02A23"/>
    <w:rsid w:val="00C23A27"/>
    <w:rsid w:val="00D468B0"/>
    <w:rsid w:val="00D81CCE"/>
    <w:rsid w:val="00DA6A0B"/>
    <w:rsid w:val="00E80284"/>
    <w:rsid w:val="00F72088"/>
    <w:rsid w:val="00F81D3B"/>
    <w:rsid w:val="00F9619C"/>
    <w:rsid w:val="00FA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8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2CB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5B2CB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B2CBE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5B2CB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96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61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347B8650707A242713B60F7019ED8AA98CBF2FB3630747435FE30CABB686509B97D71C6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2347B8650707A24271256DE16DC0D7AE9293FEFC323F242C66F86795EB6E3049F97B4B6424D8DDAD71E0647EC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2347B8650707A242713B60F7019ED8AA98CBF2FB3630747435FE30CABB686509B97D71C6F" TargetMode="External"/><Relationship Id="rId5" Type="http://schemas.openxmlformats.org/officeDocument/2006/relationships/hyperlink" Target="consultantplus://offline/ref=3E2347B8650707A24271256DE16DC0D7AE9293FEFC323F242C66F86795EB6E3049F97B4B6424D8DDAD71E0647EC0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E2347B8650707A242713B60F7019ED8AA98CBF2FB3630747435FE30CABB686509B97D71C6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7</Pages>
  <Words>2478</Words>
  <Characters>14131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Наталья Васильевна</dc:creator>
  <cp:keywords/>
  <dc:description/>
  <cp:lastModifiedBy>Пользователь</cp:lastModifiedBy>
  <cp:revision>8</cp:revision>
  <cp:lastPrinted>2017-08-09T10:09:00Z</cp:lastPrinted>
  <dcterms:created xsi:type="dcterms:W3CDTF">2017-06-05T13:32:00Z</dcterms:created>
  <dcterms:modified xsi:type="dcterms:W3CDTF">2017-08-09T10:11:00Z</dcterms:modified>
</cp:coreProperties>
</file>